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E86D3" w14:textId="77777777" w:rsidR="00C96E67" w:rsidRDefault="00C96E67" w:rsidP="00C96E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WARDE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0070A77" w14:textId="77777777" w:rsidR="00C96E67" w:rsidRDefault="00C96E67" w:rsidP="00C96E67">
      <w:pPr>
        <w:rPr>
          <w:rFonts w:ascii="Times New Roman" w:hAnsi="Times New Roman" w:cs="Times New Roman"/>
        </w:rPr>
      </w:pPr>
    </w:p>
    <w:p w14:paraId="092971D1" w14:textId="77777777" w:rsidR="00C96E67" w:rsidRDefault="00C96E67" w:rsidP="00C96E67">
      <w:pPr>
        <w:rPr>
          <w:rFonts w:ascii="Times New Roman" w:hAnsi="Times New Roman" w:cs="Times New Roman"/>
        </w:rPr>
      </w:pPr>
    </w:p>
    <w:p w14:paraId="160018B3" w14:textId="77777777" w:rsidR="00C96E67" w:rsidRDefault="00C96E67" w:rsidP="00C96E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against William Broun of </w:t>
      </w:r>
      <w:proofErr w:type="spellStart"/>
      <w:r>
        <w:rPr>
          <w:rFonts w:ascii="Times New Roman" w:hAnsi="Times New Roman" w:cs="Times New Roman"/>
        </w:rPr>
        <w:t>Skidbrooke</w:t>
      </w:r>
      <w:proofErr w:type="spellEnd"/>
      <w:r>
        <w:rPr>
          <w:rFonts w:ascii="Times New Roman" w:hAnsi="Times New Roman" w:cs="Times New Roman"/>
        </w:rPr>
        <w:t>,</w:t>
      </w:r>
    </w:p>
    <w:p w14:paraId="1CC0403B" w14:textId="77777777" w:rsidR="00C96E67" w:rsidRDefault="00C96E67" w:rsidP="00C96E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Lincolnshire(q.v.).</w:t>
      </w:r>
    </w:p>
    <w:p w14:paraId="166CC990" w14:textId="77777777" w:rsidR="00C96E67" w:rsidRDefault="00C96E67" w:rsidP="00C96E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67D60A4" w14:textId="77777777" w:rsidR="00C96E67" w:rsidRDefault="00C96E67" w:rsidP="00C96E67">
      <w:pPr>
        <w:rPr>
          <w:rFonts w:ascii="Times New Roman" w:hAnsi="Times New Roman" w:cs="Times New Roman"/>
        </w:rPr>
      </w:pPr>
    </w:p>
    <w:p w14:paraId="72F170C8" w14:textId="77777777" w:rsidR="00C96E67" w:rsidRDefault="00C96E67" w:rsidP="00C96E67">
      <w:pPr>
        <w:rPr>
          <w:rFonts w:ascii="Times New Roman" w:hAnsi="Times New Roman" w:cs="Times New Roman"/>
        </w:rPr>
      </w:pPr>
    </w:p>
    <w:p w14:paraId="33809681" w14:textId="77777777" w:rsidR="00C96E67" w:rsidRDefault="00C96E67" w:rsidP="00C96E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March 2019</w:t>
      </w:r>
    </w:p>
    <w:p w14:paraId="31F28F9E" w14:textId="77777777" w:rsidR="006B2F86" w:rsidRPr="00E71FC3" w:rsidRDefault="00C96E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1EA0D" w14:textId="77777777" w:rsidR="00C96E67" w:rsidRDefault="00C96E67" w:rsidP="00E71FC3">
      <w:r>
        <w:separator/>
      </w:r>
    </w:p>
  </w:endnote>
  <w:endnote w:type="continuationSeparator" w:id="0">
    <w:p w14:paraId="6520F381" w14:textId="77777777" w:rsidR="00C96E67" w:rsidRDefault="00C96E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BD3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C7033" w14:textId="77777777" w:rsidR="00C96E67" w:rsidRDefault="00C96E67" w:rsidP="00E71FC3">
      <w:r>
        <w:separator/>
      </w:r>
    </w:p>
  </w:footnote>
  <w:footnote w:type="continuationSeparator" w:id="0">
    <w:p w14:paraId="5277226B" w14:textId="77777777" w:rsidR="00C96E67" w:rsidRDefault="00C96E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E67"/>
    <w:rsid w:val="001A7C09"/>
    <w:rsid w:val="00577BD5"/>
    <w:rsid w:val="00656CBA"/>
    <w:rsid w:val="006A1F77"/>
    <w:rsid w:val="00733BE7"/>
    <w:rsid w:val="00AB52E8"/>
    <w:rsid w:val="00B16D3F"/>
    <w:rsid w:val="00BB41AC"/>
    <w:rsid w:val="00C96E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5FC26"/>
  <w15:chartTrackingRefBased/>
  <w15:docId w15:val="{566E8FE9-FF79-4D53-8A22-1D743B807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E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2019-03-25T21:40:00Z</dcterms:created>
  <dcterms:modified xsi:type="dcterms:W3CDTF">2019-03-25T21:40:00Z</dcterms:modified>
</cp:coreProperties>
</file>